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10" w:rsidRPr="006645C5" w:rsidRDefault="004B3010" w:rsidP="00FF0A8B">
      <w:pPr>
        <w:tabs>
          <w:tab w:val="left" w:pos="360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6645C5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Pr="006645C5">
        <w:rPr>
          <w:rFonts w:ascii="Times New Roman" w:hAnsi="Times New Roman"/>
          <w:sz w:val="24"/>
          <w:szCs w:val="24"/>
          <w:u w:val="single"/>
        </w:rPr>
        <w:fldChar w:fldCharType="begin"/>
      </w:r>
      <w:r w:rsidRPr="006645C5">
        <w:rPr>
          <w:rFonts w:ascii="Times New Roman" w:hAnsi="Times New Roman"/>
          <w:sz w:val="24"/>
          <w:szCs w:val="24"/>
          <w:u w:val="single"/>
        </w:rPr>
        <w:instrText xml:space="preserve"> QUOTE </w:instrText>
      </w:r>
      <w:r w:rsidRPr="00AF51E8">
        <w:rPr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.5pt;height:12pt" equationxml="&lt;?xml version=&quot;1.0&quot; encoding=&quot;UTF-8&quot; standalone=&quot;yes&quot;?&gt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3A60&quot;/&gt;&lt;wsp:rsid wsp:val=&quot;00177B7B&quot;/&gt;&lt;wsp:rsid wsp:val=&quot;00184D8E&quot;/&gt;&lt;wsp:rsid wsp:val=&quot;001E3A60&quot;/&gt;&lt;wsp:rsid wsp:val=&quot;00274201&quot;/&gt;&lt;wsp:rsid wsp:val=&quot;005106D0&quot;/&gt;&lt;wsp:rsid wsp:val=&quot;005B27B4&quot;/&gt;&lt;wsp:rsid wsp:val=&quot;005D2BBA&quot;/&gt;&lt;wsp:rsid wsp:val=&quot;00977656&quot;/&gt;&lt;wsp:rsid wsp:val=&quot;00983B88&quot;/&gt;&lt;wsp:rsid wsp:val=&quot;00BB140F&quot;/&gt;&lt;wsp:rsid wsp:val=&quot;00C36438&quot;/&gt;&lt;wsp:rsid wsp:val=&quot;00DA4971&quot;/&gt;&lt;wsp:rsid wsp:val=&quot;00EA2710&quot;/&gt;&lt;/wsp:rsids&gt;&lt;/w:docPr&gt;&lt;w:body&gt;&lt;w:p wsp:rsidR=&quot;00000000&quot; wsp:rsidRDefault=&quot;00177B7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u w:val=&quot;single&quot;/&gt;&lt;/w:rPr&gt;&lt;m:t&gt;в„–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645C5">
        <w:rPr>
          <w:rFonts w:ascii="Times New Roman" w:hAnsi="Times New Roman"/>
          <w:sz w:val="24"/>
          <w:szCs w:val="24"/>
          <w:u w:val="single"/>
        </w:rPr>
        <w:instrText xml:space="preserve"> </w:instrText>
      </w:r>
      <w:r w:rsidRPr="006645C5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AF51E8">
        <w:rPr>
          <w:u w:val="single"/>
        </w:rPr>
        <w:pict>
          <v:shape id="_x0000_i1030" type="#_x0000_t75" style="width:4.5pt;height:12pt" equationxml="&lt;?xml version=&quot;1.0&quot; encoding=&quot;UTF-8&quot; standalone=&quot;yes&quot;?&gt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E3A60&quot;/&gt;&lt;wsp:rsid wsp:val=&quot;00177B7B&quot;/&gt;&lt;wsp:rsid wsp:val=&quot;00184D8E&quot;/&gt;&lt;wsp:rsid wsp:val=&quot;001E3A60&quot;/&gt;&lt;wsp:rsid wsp:val=&quot;00274201&quot;/&gt;&lt;wsp:rsid wsp:val=&quot;005106D0&quot;/&gt;&lt;wsp:rsid wsp:val=&quot;005B27B4&quot;/&gt;&lt;wsp:rsid wsp:val=&quot;005D2BBA&quot;/&gt;&lt;wsp:rsid wsp:val=&quot;00977656&quot;/&gt;&lt;wsp:rsid wsp:val=&quot;00983B88&quot;/&gt;&lt;wsp:rsid wsp:val=&quot;00BB140F&quot;/&gt;&lt;wsp:rsid wsp:val=&quot;00C36438&quot;/&gt;&lt;wsp:rsid wsp:val=&quot;00DA4971&quot;/&gt;&lt;wsp:rsid wsp:val=&quot;00EA2710&quot;/&gt;&lt;/wsp:rsids&gt;&lt;/w:docPr&gt;&lt;w:body&gt;&lt;w:p wsp:rsidR=&quot;00000000&quot; wsp:rsidRDefault=&quot;00177B7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u w:val=&quot;single&quot;/&gt;&lt;/w:rPr&gt;&lt;m:t&gt;в„–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645C5">
        <w:rPr>
          <w:rFonts w:ascii="Times New Roman" w:hAnsi="Times New Roman"/>
          <w:sz w:val="24"/>
          <w:szCs w:val="24"/>
          <w:u w:val="single"/>
        </w:rPr>
        <w:fldChar w:fldCharType="end"/>
      </w:r>
      <w:r w:rsidRPr="006645C5">
        <w:rPr>
          <w:rFonts w:ascii="Times New Roman" w:hAnsi="Times New Roman"/>
          <w:i/>
          <w:sz w:val="24"/>
          <w:szCs w:val="24"/>
          <w:u w:val="single"/>
        </w:rPr>
        <w:t xml:space="preserve"> 5</w:t>
      </w:r>
    </w:p>
    <w:p w:rsidR="004B3010" w:rsidRDefault="004B3010" w:rsidP="00FF0A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3010" w:rsidRPr="001E3A60" w:rsidRDefault="004B3010" w:rsidP="00FF0A8B">
      <w:pPr>
        <w:spacing w:after="0" w:line="240" w:lineRule="auto"/>
        <w:jc w:val="center"/>
        <w:rPr>
          <w:rFonts w:ascii="Times New Roman" w:hAnsi="Times New Roman"/>
          <w:b/>
        </w:rPr>
      </w:pPr>
      <w:r w:rsidRPr="001E3A60">
        <w:rPr>
          <w:rFonts w:ascii="Times New Roman" w:hAnsi="Times New Roman"/>
          <w:b/>
          <w:sz w:val="28"/>
          <w:szCs w:val="28"/>
        </w:rPr>
        <w:t>ДЕКЛАРАЦИЯ</w:t>
      </w:r>
    </w:p>
    <w:p w:rsidR="004B3010" w:rsidRPr="00E76A91" w:rsidRDefault="004B3010" w:rsidP="00FF0A8B">
      <w:pPr>
        <w:spacing w:after="0" w:line="240" w:lineRule="auto"/>
        <w:jc w:val="center"/>
        <w:rPr>
          <w:rFonts w:ascii="Times New Roman" w:hAnsi="Times New Roman"/>
        </w:rPr>
      </w:pPr>
    </w:p>
    <w:p w:rsidR="004B3010" w:rsidRDefault="004B3010" w:rsidP="00FF0A8B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1, т. 1  от ЗОП, във връзка с чл.47, ал. 9 от ЗОП</w:t>
      </w:r>
    </w:p>
    <w:p w:rsidR="004B3010" w:rsidRPr="00E76A91" w:rsidRDefault="004B3010" w:rsidP="00FF0A8B">
      <w:pPr>
        <w:spacing w:after="0" w:line="240" w:lineRule="auto"/>
        <w:jc w:val="center"/>
        <w:rPr>
          <w:rFonts w:ascii="Times New Roman" w:hAnsi="Times New Roman"/>
        </w:rPr>
      </w:pPr>
    </w:p>
    <w:p w:rsidR="004B3010" w:rsidRPr="00184D8E" w:rsidRDefault="004B3010" w:rsidP="00FF0A8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</w:t>
      </w:r>
    </w:p>
    <w:p w:rsidR="004B3010" w:rsidRPr="00184D8E" w:rsidRDefault="004B3010" w:rsidP="00FF0A8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84D8E">
        <w:rPr>
          <w:rFonts w:ascii="Times New Roman" w:hAnsi="Times New Roman"/>
          <w:sz w:val="24"/>
          <w:szCs w:val="24"/>
        </w:rPr>
        <w:t xml:space="preserve">с лична карта №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, издадена на 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от МВР, гр.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</w:t>
      </w:r>
    </w:p>
    <w:p w:rsidR="004B3010" w:rsidRDefault="004B3010" w:rsidP="00FF0A8B">
      <w:pPr>
        <w:tabs>
          <w:tab w:val="left" w:pos="720"/>
        </w:tabs>
        <w:overflowPunct w:val="0"/>
        <w:spacing w:after="0" w:line="200" w:lineRule="atLeast"/>
        <w:jc w:val="both"/>
        <w:rPr>
          <w:rFonts w:ascii="Times New Roman" w:hAnsi="Times New Roman"/>
          <w:position w:val="8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с ЕГН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  в качеството ми на представляващ</w:t>
      </w:r>
      <w:r w:rsidRPr="00184D8E">
        <w:rPr>
          <w:rFonts w:ascii="Times New Roman" w:hAnsi="Times New Roman"/>
          <w:sz w:val="24"/>
          <w:szCs w:val="24"/>
        </w:rPr>
        <w:tab/>
        <w:t>/член на управителния орган/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  -  кандидат за участие в процедура за възлагане на обществена поръчка с обект:</w:t>
      </w:r>
      <w:r w:rsidRPr="00184D8E">
        <w:rPr>
          <w:color w:val="000000"/>
          <w:sz w:val="24"/>
          <w:szCs w:val="24"/>
        </w:rPr>
        <w:t xml:space="preserve"> </w:t>
      </w:r>
      <w:r w:rsidRPr="00184D8E">
        <w:rPr>
          <w:rFonts w:ascii="Times New Roman" w:hAnsi="Times New Roman"/>
          <w:b/>
          <w:color w:val="000000"/>
          <w:sz w:val="24"/>
          <w:szCs w:val="24"/>
        </w:rPr>
        <w:t xml:space="preserve">„Упражняване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 w:val="24"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</w:p>
    <w:p w:rsidR="004B3010" w:rsidRPr="00184D8E" w:rsidRDefault="004B3010" w:rsidP="00FF0A8B">
      <w:pPr>
        <w:tabs>
          <w:tab w:val="left" w:pos="720"/>
        </w:tabs>
        <w:overflowPunct w:val="0"/>
        <w:spacing w:after="0" w:line="200" w:lineRule="atLeast"/>
        <w:jc w:val="both"/>
        <w:rPr>
          <w:rFonts w:ascii="Times New Roman" w:hAnsi="Times New Roman"/>
          <w:spacing w:val="1"/>
          <w:sz w:val="24"/>
          <w:szCs w:val="24"/>
        </w:rPr>
      </w:pP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</w:p>
    <w:p w:rsidR="004B3010" w:rsidRPr="00184D8E" w:rsidRDefault="004B3010" w:rsidP="00FF0A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Д Е К Л А Р И Р А М, че: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1.Не съм осъден с влязла в сила присъда за: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ab/>
        <w:t>- престъпление против финансовата, данъчната или осигурителната система, включително изпирането на пари, по чл.253-260 от Наказателния кодекс;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ab/>
        <w:t>- подкуп по чл.301-307 от Наказателния кодекс;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ab/>
        <w:t>- участие в организирана престъпна група по чл.321 и 321а от Наказателния кодекс;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ab/>
        <w:t>- престъпление против собствеността по чл.194-217 от Наказателния кодекс;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ab/>
        <w:t>- престъпление против стопанството по чл.219-252 от Наказателния кодекс;</w:t>
      </w:r>
    </w:p>
    <w:p w:rsidR="004B3010" w:rsidRPr="00184D8E" w:rsidRDefault="004B3010" w:rsidP="00FF0A8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 престъпление по чл. 108а от Наказателния кодекс – при възлагане на поръчки по чл. 3, ал. 2 от ЗОП;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84D8E">
        <w:rPr>
          <w:rFonts w:ascii="Times New Roman" w:hAnsi="Times New Roman"/>
          <w:iCs/>
          <w:sz w:val="24"/>
          <w:szCs w:val="24"/>
        </w:rPr>
        <w:t>Декларирам, че ако бъда избран за Изпълнител на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010" w:rsidRPr="00184D8E" w:rsidRDefault="004B3010" w:rsidP="00FF0A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4B3010" w:rsidRDefault="004B3010" w:rsidP="00FF0A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3010" w:rsidRPr="00184D8E" w:rsidRDefault="004B3010" w:rsidP="00FF0A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3010" w:rsidRPr="00E76A91" w:rsidRDefault="004B3010" w:rsidP="00FF0A8B">
      <w:pPr>
        <w:spacing w:after="0" w:line="240" w:lineRule="auto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Дата:</w:t>
      </w:r>
    </w:p>
    <w:p w:rsidR="004B3010" w:rsidRPr="00E76A91" w:rsidRDefault="004B3010" w:rsidP="00FF0A8B">
      <w:pPr>
        <w:spacing w:after="0" w:line="240" w:lineRule="auto"/>
        <w:rPr>
          <w:rFonts w:ascii="Times New Roman" w:hAnsi="Times New Roman"/>
        </w:rPr>
      </w:pPr>
    </w:p>
    <w:p w:rsidR="004B3010" w:rsidRPr="00E76A91" w:rsidRDefault="004B3010" w:rsidP="00FF0A8B">
      <w:pPr>
        <w:spacing w:after="0" w:line="240" w:lineRule="auto"/>
        <w:rPr>
          <w:rFonts w:ascii="Times New Roman" w:hAnsi="Times New Roman"/>
          <w:u w:val="single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</w:p>
    <w:p w:rsidR="004B3010" w:rsidRDefault="004B3010" w:rsidP="00FF0A8B">
      <w:pPr>
        <w:spacing w:after="0" w:line="240" w:lineRule="auto"/>
        <w:rPr>
          <w:rFonts w:ascii="Times New Roman" w:hAnsi="Times New Roman"/>
          <w:lang w:val="en-US"/>
        </w:rPr>
      </w:pPr>
    </w:p>
    <w:p w:rsidR="004B3010" w:rsidRPr="00FF0A8B" w:rsidRDefault="004B3010" w:rsidP="00FF0A8B">
      <w:pPr>
        <w:spacing w:after="0" w:line="240" w:lineRule="auto"/>
        <w:rPr>
          <w:rFonts w:ascii="Times New Roman" w:hAnsi="Times New Roman"/>
          <w:lang w:val="en-US"/>
        </w:rPr>
      </w:pP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Забележка: Изискванията на ал. 1, т. 1 се прилагат, както следва: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1. при събирателно дружество - за лицата по чл. 84, ал. 1 и чл. 89, ал. 1 от Търговския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закон;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2. при командитно дружество - за лицата по чл. 105 от Търговския закон, без ограничено отговорните съдружници;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3. при дружество с ограничена отговорност - за лицата по чл. 141, ал. 2 от Търговския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закон, а при еднолично дружество с ограничена отговорност - за лицата по чл. 147, ал. 1 от Търговския закон;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5. при командитно дружество с акции - за лицата по чл. 244, ал. 4 от Търговския закон;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6. при едноличен търговец – за физическото лице - търговец;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7. във всички останали случаи, включително за чуждестранните лица - за лицата, които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представляват кандидата или участника;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8. в случаите по т. 1 - 7 - и за прокуристите, когато има такива; когато чуждестранно</w:t>
      </w:r>
    </w:p>
    <w:p w:rsidR="004B3010" w:rsidRPr="00E76A91" w:rsidRDefault="004B3010" w:rsidP="00FF0A8B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4B3010" w:rsidRPr="00E76A91" w:rsidRDefault="004B3010" w:rsidP="00FF0A8B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6A91">
        <w:rPr>
          <w:rFonts w:ascii="Times New Roman" w:hAnsi="Times New Roman"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  <w:r w:rsidRPr="00E76A91">
        <w:rPr>
          <w:rFonts w:ascii="Times New Roman" w:hAnsi="Times New Roman"/>
          <w:b/>
          <w:i/>
          <w:sz w:val="24"/>
          <w:szCs w:val="24"/>
        </w:rPr>
        <w:tab/>
      </w:r>
    </w:p>
    <w:p w:rsidR="004B3010" w:rsidRDefault="004B3010" w:rsidP="00FF0A8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B3010" w:rsidRPr="002176E8" w:rsidRDefault="004B3010" w:rsidP="00FF0A8B"/>
    <w:sectPr w:rsidR="004B3010" w:rsidRPr="002176E8" w:rsidSect="006B0E9B">
      <w:headerReference w:type="default" r:id="rId8"/>
      <w:footerReference w:type="even" r:id="rId9"/>
      <w:footerReference w:type="default" r:id="rId10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010" w:rsidRDefault="004B3010">
      <w:r>
        <w:separator/>
      </w:r>
    </w:p>
  </w:endnote>
  <w:endnote w:type="continuationSeparator" w:id="0">
    <w:p w:rsidR="004B3010" w:rsidRDefault="004B3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10" w:rsidRDefault="004B3010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3010" w:rsidRDefault="004B3010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10" w:rsidRPr="006B0E9B" w:rsidRDefault="004B3010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4B3010" w:rsidRPr="006B0E9B" w:rsidRDefault="004B3010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010" w:rsidRDefault="004B3010">
      <w:r>
        <w:separator/>
      </w:r>
    </w:p>
  </w:footnote>
  <w:footnote w:type="continuationSeparator" w:id="0">
    <w:p w:rsidR="004B3010" w:rsidRDefault="004B3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4B3010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4B3010" w:rsidRPr="006B0E9B" w:rsidRDefault="004B3010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4B3010" w:rsidRPr="006B0E9B" w:rsidRDefault="004B301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4B3010" w:rsidRPr="006B0E9B" w:rsidRDefault="004B301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4B3010" w:rsidRPr="006B0E9B" w:rsidRDefault="004B301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4B3010" w:rsidRPr="006B0E9B" w:rsidRDefault="004B301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4B3010" w:rsidRPr="006B0E9B" w:rsidRDefault="004B301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4B3010" w:rsidRPr="006B0E9B" w:rsidRDefault="004B3010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D3AFD"/>
    <w:rsid w:val="003D41DD"/>
    <w:rsid w:val="00454A3E"/>
    <w:rsid w:val="00495772"/>
    <w:rsid w:val="004A514B"/>
    <w:rsid w:val="004B3010"/>
    <w:rsid w:val="005106D0"/>
    <w:rsid w:val="00522447"/>
    <w:rsid w:val="00577A1A"/>
    <w:rsid w:val="00582710"/>
    <w:rsid w:val="005B27B4"/>
    <w:rsid w:val="005D2BBA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944"/>
    <w:rsid w:val="00AD3892"/>
    <w:rsid w:val="00AF51E8"/>
    <w:rsid w:val="00B17846"/>
    <w:rsid w:val="00BB140F"/>
    <w:rsid w:val="00BB7403"/>
    <w:rsid w:val="00BC6FCB"/>
    <w:rsid w:val="00BD24DD"/>
    <w:rsid w:val="00C36438"/>
    <w:rsid w:val="00C93902"/>
    <w:rsid w:val="00CB6019"/>
    <w:rsid w:val="00D0095A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459</Words>
  <Characters>2621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2012-08-02T08:20:00Z</dcterms:created>
  <dcterms:modified xsi:type="dcterms:W3CDTF">2012-08-02T08:20:00Z</dcterms:modified>
</cp:coreProperties>
</file>